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课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题简介</w:t>
      </w:r>
    </w:p>
    <w:p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《无名的裘德》与《人生》对比研究</w:t>
      </w: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院系：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外国语学院英语系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  论文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方向：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文学</w:t>
      </w:r>
    </w:p>
    <w:p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姓名：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包月娟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     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学号：</w:t>
      </w:r>
      <w:r>
        <w:rPr>
          <w:rFonts w:ascii="宋体" w:hAnsi="宋体" w:eastAsia="宋体" w:cs="宋体"/>
          <w:b/>
          <w:bCs/>
          <w:sz w:val="28"/>
          <w:szCs w:val="28"/>
        </w:rPr>
        <w:t>201206813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指导教师：</w:t>
      </w:r>
      <w:r>
        <w:rPr>
          <w:rFonts w:ascii="宋体" w:hAnsi="宋体" w:eastAsia="宋体" w:cs="宋体"/>
          <w:b/>
          <w:bCs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朱丽萍</w:t>
      </w:r>
    </w:p>
    <w:p>
      <w:pPr>
        <w:spacing w:after="0" w:line="360" w:lineRule="auto"/>
        <w:ind w:firstLine="3168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哈代和路遥是中西乡土文学的代表作家，他们同处乡土文化被工业文明侵蚀的社会变迁时期，各自创造了属于自己的艺术世界</w:t>
      </w:r>
      <w:r>
        <w:rPr>
          <w:rFonts w:ascii="宋体" w:hAnsi="宋体" w:eastAsia="宋体" w:cs="宋体"/>
          <w:sz w:val="28"/>
          <w:szCs w:val="28"/>
        </w:rPr>
        <w:t>——</w:t>
      </w:r>
      <w:r>
        <w:rPr>
          <w:rFonts w:hint="eastAsia" w:ascii="宋体" w:hAnsi="宋体" w:eastAsia="宋体" w:cs="宋体"/>
          <w:sz w:val="28"/>
          <w:szCs w:val="28"/>
        </w:rPr>
        <w:t>威塞克斯和陕北黄土地，为生存逆境中的农民描绘出一幅社会全景图。在他们的系列乡土小说中，《无名的裘德》与《人生》均为影响力较大的作品。两部小说同为农村青年奋斗史的缩影，通过主人公的曲折人生叩问历史变迁中小人物的命运指向，具有很高的相似性和可比性。</w:t>
      </w:r>
    </w:p>
    <w:p>
      <w:pPr>
        <w:spacing w:after="0" w:line="360" w:lineRule="auto"/>
        <w:ind w:firstLine="31680" w:firstLineChars="200"/>
        <w:jc w:val="both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论文采用平行对比的研究方法，从社会环境、梦想的幻灭、情感归属等方面类比分析《无名的裘德》与《人生》，总结两部小说的共性和特性，深刻揭示巨大历史变迁中小人物的命运沉浮，对现代人在社会转型期的走向和归宿有着鲜明的启示意义。</w:t>
      </w:r>
    </w:p>
    <w:p>
      <w:pPr>
        <w:spacing w:line="360" w:lineRule="auto"/>
        <w:jc w:val="both"/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roman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oNotHyphenateCaps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useFELayout/>
    <w:useAltKinsokuLineBreakRules/>
    <w:doNotSuppressIndentation/>
    <w:doNotAutofitConstrainedTables/>
    <w:autofitToFirstFixedWidthCell/>
    <w:displayHangulFixedWidth/>
    <w:splitPgBreakAndParaMark/>
    <w:compatSetting w:name="compatibilityMode" w:uri="http://schemas.microsoft.com/office/word" w:val="11"/>
  </w:compat>
  <w:rsids>
    <w:rsidRoot w:val="00D31D50"/>
    <w:rsid w:val="00027220"/>
    <w:rsid w:val="00173E8F"/>
    <w:rsid w:val="0018565C"/>
    <w:rsid w:val="00276590"/>
    <w:rsid w:val="002D0886"/>
    <w:rsid w:val="00323B43"/>
    <w:rsid w:val="003D37D8"/>
    <w:rsid w:val="00426133"/>
    <w:rsid w:val="00427A95"/>
    <w:rsid w:val="004358AB"/>
    <w:rsid w:val="00453B58"/>
    <w:rsid w:val="005E495C"/>
    <w:rsid w:val="00856E64"/>
    <w:rsid w:val="00872E24"/>
    <w:rsid w:val="00887C26"/>
    <w:rsid w:val="008B7726"/>
    <w:rsid w:val="00901B1E"/>
    <w:rsid w:val="0094310F"/>
    <w:rsid w:val="00C75FDB"/>
    <w:rsid w:val="00D27C4D"/>
    <w:rsid w:val="00D31D50"/>
    <w:rsid w:val="00DA0A4E"/>
    <w:rsid w:val="00DB60A0"/>
    <w:rsid w:val="00DE29A1"/>
    <w:rsid w:val="00E0574F"/>
    <w:rsid w:val="00F421D5"/>
    <w:rsid w:val="00F7544F"/>
    <w:rsid w:val="2FBC52D8"/>
    <w:rsid w:val="78D41833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nhideWhenUsed="0" w:uiPriority="0" w:semiHidden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kern w:val="2"/>
      <w:sz w:val="22"/>
      <w:szCs w:val="22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apple-style-span"/>
    <w:basedOn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y</Company>
  <Pages>1</Pages>
  <Words>195</Words>
  <Characters>200</Characters>
  <Lines>0</Lines>
  <Paragraphs>0</Paragraphs>
  <ScaleCrop>false</ScaleCrop>
  <LinksUpToDate>false</LinksUpToDate>
  <CharactersWithSpaces>0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2016-01-02T07:37:00Z</dcterms:created>
  <dc:creator>Administrator</dc:creator>
  <cp:lastModifiedBy>lenovo</cp:lastModifiedBy>
  <cp:lastPrinted>2016-01-07T06:44:33Z</cp:lastPrinted>
  <dcterms:modified xsi:type="dcterms:W3CDTF">2016-01-07T06:50:06Z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